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2C7" w:rsidRPr="00AA6557" w:rsidRDefault="005912C7" w:rsidP="007F2343">
      <w:pPr>
        <w:jc w:val="center"/>
        <w:rPr>
          <w:rFonts w:cs="Times New Roman"/>
          <w:b/>
          <w:bCs/>
          <w:sz w:val="24"/>
          <w:szCs w:val="24"/>
        </w:rPr>
      </w:pPr>
      <w:r w:rsidRPr="00AA6557">
        <w:rPr>
          <w:rFonts w:hint="eastAsia"/>
          <w:b/>
          <w:bCs/>
          <w:sz w:val="24"/>
          <w:szCs w:val="24"/>
        </w:rPr>
        <w:t>教务系统教材收订操作说明</w:t>
      </w:r>
      <w:r>
        <w:rPr>
          <w:rFonts w:hint="eastAsia"/>
          <w:b/>
          <w:bCs/>
          <w:sz w:val="24"/>
          <w:szCs w:val="24"/>
        </w:rPr>
        <w:t>（任课教师）</w:t>
      </w:r>
    </w:p>
    <w:p w:rsidR="005912C7" w:rsidRPr="00AA6557" w:rsidRDefault="005912C7" w:rsidP="007F2343">
      <w:pPr>
        <w:rPr>
          <w:rFonts w:cs="Times New Roman"/>
          <w:b/>
          <w:bCs/>
        </w:rPr>
      </w:pPr>
    </w:p>
    <w:p w:rsidR="005912C7" w:rsidRPr="000A683F" w:rsidRDefault="005912C7" w:rsidP="00DF0E1F">
      <w:pPr>
        <w:rPr>
          <w:rFonts w:cs="Times New Roman"/>
        </w:rPr>
      </w:pPr>
    </w:p>
    <w:p w:rsidR="005912C7" w:rsidRDefault="005912C7" w:rsidP="00713543">
      <w:pPr>
        <w:ind w:firstLineChars="200" w:firstLine="420"/>
        <w:rPr>
          <w:rFonts w:cs="Times New Roman"/>
        </w:rPr>
      </w:pPr>
      <w:r w:rsidRPr="00713543">
        <w:rPr>
          <w:rFonts w:hint="eastAsia"/>
          <w:b/>
          <w:bCs/>
          <w:color w:val="FF0000"/>
        </w:rPr>
        <w:t>请注意：教务</w:t>
      </w:r>
      <w:r>
        <w:rPr>
          <w:rFonts w:hint="eastAsia"/>
          <w:b/>
          <w:bCs/>
          <w:color w:val="FF0000"/>
        </w:rPr>
        <w:t>管理</w:t>
      </w:r>
      <w:r w:rsidRPr="00713543">
        <w:rPr>
          <w:rFonts w:hint="eastAsia"/>
          <w:b/>
          <w:bCs/>
          <w:color w:val="FF0000"/>
        </w:rPr>
        <w:t>系统的教材收订，只有</w:t>
      </w:r>
      <w:r w:rsidRPr="00933E6C">
        <w:rPr>
          <w:rFonts w:hint="eastAsia"/>
          <w:b/>
          <w:bCs/>
          <w:color w:val="FF0000"/>
        </w:rPr>
        <w:t>在教务管理系统里</w:t>
      </w:r>
      <w:r w:rsidRPr="00713543">
        <w:rPr>
          <w:rFonts w:hint="eastAsia"/>
          <w:b/>
          <w:bCs/>
          <w:color w:val="FF0000"/>
        </w:rPr>
        <w:t>设置了教学任</w:t>
      </w:r>
      <w:r>
        <w:rPr>
          <w:rFonts w:hint="eastAsia"/>
          <w:b/>
          <w:bCs/>
          <w:color w:val="FF0000"/>
        </w:rPr>
        <w:t>务</w:t>
      </w:r>
      <w:r w:rsidRPr="00713543">
        <w:rPr>
          <w:rFonts w:hint="eastAsia"/>
          <w:b/>
          <w:bCs/>
          <w:color w:val="FF0000"/>
        </w:rPr>
        <w:t>，确定了课程的任课教师，任课教师才能收订教材</w:t>
      </w:r>
      <w:r w:rsidRPr="00713543">
        <w:rPr>
          <w:rFonts w:hint="eastAsia"/>
          <w:color w:val="FF0000"/>
        </w:rPr>
        <w:t>。</w:t>
      </w:r>
      <w:r>
        <w:rPr>
          <w:rFonts w:hint="eastAsia"/>
        </w:rPr>
        <w:t>具体操作如下：</w:t>
      </w:r>
    </w:p>
    <w:p w:rsidR="005912C7" w:rsidRDefault="005912C7" w:rsidP="00A258F1">
      <w:pPr>
        <w:numPr>
          <w:ilvl w:val="0"/>
          <w:numId w:val="1"/>
        </w:numPr>
        <w:rPr>
          <w:rFonts w:cs="Times New Roman"/>
        </w:rPr>
      </w:pPr>
      <w:r>
        <w:rPr>
          <w:rFonts w:hint="eastAsia"/>
        </w:rPr>
        <w:t>任课教师登陆系统，在设置学年学期界面点选</w:t>
      </w:r>
      <w:r>
        <w:t>2018-2019</w:t>
      </w:r>
      <w:r>
        <w:rPr>
          <w:rFonts w:hint="eastAsia"/>
        </w:rPr>
        <w:t>第一学期，再按确定。</w:t>
      </w:r>
      <w:r w:rsidRPr="00D37DE3">
        <w:rPr>
          <w:rFonts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0pt;height:159.75pt">
            <v:imagedata r:id="rId7" o:title=""/>
          </v:shape>
        </w:pict>
      </w:r>
    </w:p>
    <w:p w:rsidR="005912C7" w:rsidRDefault="005912C7" w:rsidP="00462C44">
      <w:pPr>
        <w:rPr>
          <w:rFonts w:cs="Times New Roman"/>
        </w:rPr>
      </w:pPr>
      <w:r>
        <w:rPr>
          <w:rFonts w:hint="eastAsia"/>
        </w:rPr>
        <w:t>二、进入教务网络管理系统的页面，操作流程如下图。</w:t>
      </w:r>
    </w:p>
    <w:p w:rsidR="005912C7" w:rsidRDefault="005912C7" w:rsidP="00462C44">
      <w:pPr>
        <w:numPr>
          <w:ilvl w:val="1"/>
          <w:numId w:val="1"/>
        </w:numPr>
        <w:rPr>
          <w:rFonts w:cs="Times New Roman"/>
        </w:rPr>
      </w:pPr>
      <w:r>
        <w:rPr>
          <w:rFonts w:hint="eastAsia"/>
        </w:rPr>
        <w:t>点击领取教材</w:t>
      </w:r>
      <w:r>
        <w:t xml:space="preserve">         </w:t>
      </w:r>
      <w:r>
        <w:rPr>
          <w:rFonts w:ascii="宋体" w:eastAsia="宋体" w:hAnsi="宋体" w:cs="宋体" w:hint="eastAsia"/>
        </w:rPr>
        <w:t>②</w:t>
      </w:r>
      <w:r>
        <w:t>.</w:t>
      </w:r>
      <w:r>
        <w:rPr>
          <w:rFonts w:hint="eastAsia"/>
        </w:rPr>
        <w:t>点击确认课程</w:t>
      </w:r>
      <w:r>
        <w:t>/</w:t>
      </w:r>
      <w:r>
        <w:rPr>
          <w:rFonts w:hint="eastAsia"/>
        </w:rPr>
        <w:t>环节→教材，就看到自己的授课课程</w:t>
      </w:r>
    </w:p>
    <w:p w:rsidR="005912C7" w:rsidRDefault="005912C7" w:rsidP="00462C44">
      <w:pPr>
        <w:ind w:left="420"/>
        <w:rPr>
          <w:rFonts w:cs="Times New Roman"/>
        </w:rPr>
      </w:pPr>
      <w:r>
        <w:rPr>
          <w:rFonts w:ascii="宋体" w:eastAsia="宋体" w:hAnsi="宋体" w:cs="宋体" w:hint="eastAsia"/>
        </w:rPr>
        <w:t>③</w:t>
      </w:r>
      <w:r>
        <w:rPr>
          <w:rFonts w:hint="eastAsia"/>
        </w:rPr>
        <w:t>勾选需征订教材课程</w:t>
      </w:r>
      <w:r>
        <w:t xml:space="preserve">    </w:t>
      </w:r>
      <w:r>
        <w:rPr>
          <w:rFonts w:ascii="宋体" w:eastAsia="宋体" w:hAnsi="宋体" w:cs="宋体" w:hint="eastAsia"/>
        </w:rPr>
        <w:t>④</w:t>
      </w:r>
      <w:r>
        <w:rPr>
          <w:rFonts w:hint="eastAsia"/>
        </w:rPr>
        <w:t>在“教材名称”处检索教材名称</w:t>
      </w:r>
    </w:p>
    <w:p w:rsidR="005912C7" w:rsidRDefault="005912C7" w:rsidP="00034950">
      <w:pPr>
        <w:ind w:left="420"/>
        <w:rPr>
          <w:rFonts w:cs="Times New Roman"/>
        </w:rPr>
      </w:pPr>
      <w:r>
        <w:rPr>
          <w:rFonts w:ascii="宋体" w:eastAsia="宋体" w:hAnsi="宋体" w:cs="宋体" w:hint="eastAsia"/>
        </w:rPr>
        <w:t>⑤</w:t>
      </w:r>
      <w:r>
        <w:rPr>
          <w:rFonts w:hint="eastAsia"/>
        </w:rPr>
        <w:t>勾选课程所需的教材</w:t>
      </w:r>
      <w:r>
        <w:t xml:space="preserve">    </w:t>
      </w:r>
      <w:r>
        <w:rPr>
          <w:rFonts w:ascii="宋体" w:eastAsia="宋体" w:hAnsi="宋体" w:cs="宋体" w:hint="eastAsia"/>
        </w:rPr>
        <w:t>⑥</w:t>
      </w:r>
      <w:r>
        <w:rPr>
          <w:rFonts w:hint="eastAsia"/>
        </w:rPr>
        <w:t>勾选“选择班级”</w:t>
      </w:r>
      <w:r>
        <w:t xml:space="preserve"> </w:t>
      </w:r>
      <w:r>
        <w:rPr>
          <w:rFonts w:hint="eastAsia"/>
        </w:rPr>
        <w:t>和“含没有学生的班级”</w:t>
      </w:r>
      <w:r>
        <w:t xml:space="preserve">        </w:t>
      </w:r>
    </w:p>
    <w:p w:rsidR="005912C7" w:rsidRPr="00034950" w:rsidRDefault="005912C7" w:rsidP="00034950">
      <w:pPr>
        <w:ind w:left="420"/>
        <w:rPr>
          <w:rFonts w:cs="Times New Roman"/>
        </w:rPr>
      </w:pPr>
      <w:r>
        <w:rPr>
          <w:rFonts w:hint="eastAsia"/>
        </w:rPr>
        <w:t>⑦点击向下箭头，弹出“选择收订班级”界面</w:t>
      </w:r>
      <w:r>
        <w:t xml:space="preserve"> </w:t>
      </w:r>
      <w:r>
        <w:rPr>
          <w:rFonts w:hint="eastAsia"/>
        </w:rPr>
        <w:t>⑧选择班级，点击确定即可完成收订</w:t>
      </w:r>
      <w:r>
        <w:t xml:space="preserve"> </w:t>
      </w:r>
    </w:p>
    <w:p w:rsidR="005912C7" w:rsidRPr="0072363E" w:rsidRDefault="005912C7" w:rsidP="00DF0E1F">
      <w:pPr>
        <w:rPr>
          <w:rFonts w:cs="Times New Roman"/>
          <w:noProof/>
        </w:rPr>
      </w:pPr>
      <w:r w:rsidRPr="0072363E">
        <w:rPr>
          <w:rFonts w:cs="Times New Roman"/>
          <w:noProof/>
        </w:rPr>
        <w:pict>
          <v:shape id="_x0000_i1026" type="#_x0000_t75" style="width:413.25pt;height:171pt">
            <v:imagedata r:id="rId8" o:title=""/>
          </v:shape>
        </w:pict>
      </w:r>
    </w:p>
    <w:p w:rsidR="005912C7" w:rsidRPr="004A3746" w:rsidRDefault="005912C7" w:rsidP="004A3746">
      <w:pPr>
        <w:rPr>
          <w:rFonts w:ascii="宋体" w:eastAsia="宋体" w:hAnsi="宋体" w:cs="Times New Roman"/>
          <w:kern w:val="0"/>
          <w:sz w:val="24"/>
          <w:szCs w:val="24"/>
        </w:rPr>
      </w:pPr>
      <w:r w:rsidRPr="00D37DE3">
        <w:rPr>
          <w:rFonts w:ascii="宋体" w:eastAsia="宋体" w:hAnsi="宋体" w:cs="Times New Roman"/>
          <w:kern w:val="0"/>
          <w:sz w:val="24"/>
          <w:szCs w:val="24"/>
        </w:rPr>
        <w:pict>
          <v:shape id="_x0000_i1027" type="#_x0000_t75" style="width:414pt;height:200.25pt">
            <v:imagedata r:id="rId9" o:title=""/>
          </v:shape>
        </w:pict>
      </w:r>
    </w:p>
    <w:p w:rsidR="005912C7" w:rsidRDefault="005912C7" w:rsidP="00DF0E1F">
      <w:pPr>
        <w:rPr>
          <w:rFonts w:cs="Times New Roman"/>
        </w:rPr>
      </w:pPr>
    </w:p>
    <w:p w:rsidR="005912C7" w:rsidRDefault="005912C7" w:rsidP="00DF0E1F">
      <w:pPr>
        <w:rPr>
          <w:rFonts w:cs="Times New Roman"/>
        </w:rPr>
      </w:pPr>
    </w:p>
    <w:p w:rsidR="005912C7" w:rsidRDefault="005912C7" w:rsidP="00DF0E1F">
      <w:pPr>
        <w:rPr>
          <w:rFonts w:cs="Times New Roman"/>
        </w:rPr>
      </w:pPr>
      <w:r>
        <w:rPr>
          <w:rFonts w:hint="eastAsia"/>
        </w:rPr>
        <w:t>三、如下图，任课教师选定收订的课程，点击向上箭头，即可删除收订。</w:t>
      </w:r>
    </w:p>
    <w:p w:rsidR="005912C7" w:rsidRDefault="005912C7" w:rsidP="00DF0E1F">
      <w:pPr>
        <w:rPr>
          <w:rFonts w:cs="Times New Roman"/>
        </w:rPr>
      </w:pPr>
      <w:r w:rsidRPr="00D37DE3">
        <w:rPr>
          <w:rFonts w:cs="Times New Roman"/>
          <w:noProof/>
        </w:rPr>
        <w:pict>
          <v:shape id="图片 12" o:spid="_x0000_i1028" type="#_x0000_t75" style="width:409.5pt;height:168.75pt;visibility:visible">
            <v:imagedata r:id="rId10" o:title=""/>
          </v:shape>
        </w:pict>
      </w:r>
    </w:p>
    <w:p w:rsidR="005912C7" w:rsidRDefault="005912C7" w:rsidP="00DF0E1F">
      <w:pPr>
        <w:rPr>
          <w:rFonts w:cs="Times New Roman"/>
        </w:rPr>
      </w:pPr>
    </w:p>
    <w:sectPr w:rsidR="005912C7" w:rsidSect="0072363E">
      <w:pgSz w:w="11906" w:h="16838"/>
      <w:pgMar w:top="468" w:right="1800" w:bottom="124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12C7" w:rsidRDefault="005912C7" w:rsidP="000D319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912C7" w:rsidRDefault="005912C7" w:rsidP="000D319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12C7" w:rsidRDefault="005912C7" w:rsidP="000D3190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912C7" w:rsidRDefault="005912C7" w:rsidP="000D319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F4539C"/>
    <w:multiLevelType w:val="hybridMultilevel"/>
    <w:tmpl w:val="F5462C4E"/>
    <w:lvl w:ilvl="0" w:tplc="FA0C3CC6">
      <w:start w:val="1"/>
      <w:numFmt w:val="japaneseCounting"/>
      <w:lvlText w:val="%1、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F3F6B930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AD83101"/>
    <w:multiLevelType w:val="multilevel"/>
    <w:tmpl w:val="F5462C4E"/>
    <w:lvl w:ilvl="0">
      <w:start w:val="1"/>
      <w:numFmt w:val="japaneseCounting"/>
      <w:lvlText w:val="%1、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1AE7"/>
    <w:rsid w:val="000328E7"/>
    <w:rsid w:val="00034950"/>
    <w:rsid w:val="00046A08"/>
    <w:rsid w:val="000A683F"/>
    <w:rsid w:val="000D3190"/>
    <w:rsid w:val="000F10DD"/>
    <w:rsid w:val="00122FA6"/>
    <w:rsid w:val="001470C5"/>
    <w:rsid w:val="00154EA0"/>
    <w:rsid w:val="00171AE7"/>
    <w:rsid w:val="001944AF"/>
    <w:rsid w:val="001B0CD3"/>
    <w:rsid w:val="001E75DE"/>
    <w:rsid w:val="00266670"/>
    <w:rsid w:val="0026788D"/>
    <w:rsid w:val="00286FA6"/>
    <w:rsid w:val="00294F99"/>
    <w:rsid w:val="002E6E33"/>
    <w:rsid w:val="00335A83"/>
    <w:rsid w:val="00394751"/>
    <w:rsid w:val="00425DB3"/>
    <w:rsid w:val="00462C44"/>
    <w:rsid w:val="00472C0C"/>
    <w:rsid w:val="00474DF2"/>
    <w:rsid w:val="00477889"/>
    <w:rsid w:val="0048758C"/>
    <w:rsid w:val="004A2E2C"/>
    <w:rsid w:val="004A3746"/>
    <w:rsid w:val="00586253"/>
    <w:rsid w:val="005912C7"/>
    <w:rsid w:val="00615793"/>
    <w:rsid w:val="00713543"/>
    <w:rsid w:val="0072363E"/>
    <w:rsid w:val="007642A6"/>
    <w:rsid w:val="007F16DC"/>
    <w:rsid w:val="007F2343"/>
    <w:rsid w:val="00883030"/>
    <w:rsid w:val="00891AE1"/>
    <w:rsid w:val="008E57B2"/>
    <w:rsid w:val="00933E6C"/>
    <w:rsid w:val="00A258F1"/>
    <w:rsid w:val="00A3014A"/>
    <w:rsid w:val="00AA6557"/>
    <w:rsid w:val="00B152AA"/>
    <w:rsid w:val="00B155A8"/>
    <w:rsid w:val="00B834C3"/>
    <w:rsid w:val="00BA7CC2"/>
    <w:rsid w:val="00BD5E60"/>
    <w:rsid w:val="00D37DE3"/>
    <w:rsid w:val="00D452BC"/>
    <w:rsid w:val="00DA36DB"/>
    <w:rsid w:val="00DF0E1F"/>
    <w:rsid w:val="00E20F2E"/>
    <w:rsid w:val="00EA47C4"/>
    <w:rsid w:val="00F418D2"/>
    <w:rsid w:val="00F65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751"/>
    <w:pPr>
      <w:widowControl w:val="0"/>
      <w:jc w:val="both"/>
    </w:pPr>
    <w:rPr>
      <w:rFonts w:cs="等线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D31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D3190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0D31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D319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548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54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77</TotalTime>
  <Pages>2</Pages>
  <Words>51</Words>
  <Characters>296</Characters>
  <Application>Microsoft Office Outlook</Application>
  <DocSecurity>0</DocSecurity>
  <Lines>0</Lines>
  <Paragraphs>0</Paragraphs>
  <ScaleCrop>false</ScaleCrop>
  <Company>IT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教务系统教材收订操作说明（任课教师）</dc:title>
  <dc:subject/>
  <dc:creator>Sky</dc:creator>
  <cp:keywords/>
  <dc:description/>
  <cp:lastModifiedBy>黄建钊</cp:lastModifiedBy>
  <cp:revision>10</cp:revision>
  <cp:lastPrinted>2018-06-06T03:33:00Z</cp:lastPrinted>
  <dcterms:created xsi:type="dcterms:W3CDTF">2018-06-06T03:29:00Z</dcterms:created>
  <dcterms:modified xsi:type="dcterms:W3CDTF">2018-06-28T12:45:00Z</dcterms:modified>
</cp:coreProperties>
</file>